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C75292" w:rsidR="00535E9B" w:rsidRDefault="00FD4B8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FD4B8D">
        <w:rPr>
          <w:rFonts w:ascii="Verdana" w:eastAsia="Verdana" w:hAnsi="Verdana" w:cs="Times New Roman"/>
          <w:b/>
        </w:rPr>
        <w:t xml:space="preserve">ZAŁĄCZNIK NR </w:t>
      </w:r>
      <w:r w:rsidR="00660393">
        <w:rPr>
          <w:rFonts w:ascii="Verdana" w:eastAsia="Verdana" w:hAnsi="Verdana" w:cs="Times New Roman"/>
          <w:b/>
        </w:rPr>
        <w:t>8</w:t>
      </w:r>
      <w:r w:rsidRPr="00FD4B8D">
        <w:rPr>
          <w:rFonts w:ascii="Verdana" w:eastAsia="Verdana" w:hAnsi="Verdana" w:cs="Times New Roman"/>
          <w:b/>
        </w:rPr>
        <w:t xml:space="preserve"> DO SWZ – WYKAZ POTENCJAŁU TECHNICZNEGO (WZÓR)</w:t>
      </w:r>
    </w:p>
    <w:p w14:paraId="40B95D0E" w14:textId="3CBC6934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231CBAD2" w14:textId="77777777" w:rsidR="006F0C13" w:rsidRPr="00535E9B" w:rsidRDefault="006F0C13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965"/>
        <w:gridCol w:w="1700"/>
        <w:gridCol w:w="4253"/>
      </w:tblGrid>
      <w:tr w:rsidR="00B67D39" w:rsidRPr="006B56FD" w14:paraId="7AAC9FB8" w14:textId="77777777" w:rsidTr="006F0C13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34B7A8" w14:textId="77777777" w:rsidR="00935BE9" w:rsidRPr="006B56FD" w:rsidRDefault="00B67D39" w:rsidP="00935BE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935BE9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935BE9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64768E3B" w14:textId="77777777" w:rsidR="00935BE9" w:rsidRPr="006B56FD" w:rsidRDefault="00935BE9" w:rsidP="00935BE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15-950 Białystok </w:t>
            </w:r>
          </w:p>
          <w:p w14:paraId="3F4CA6ED" w14:textId="333B6459" w:rsidR="00B67D39" w:rsidRPr="006B56FD" w:rsidRDefault="00935BE9" w:rsidP="00935BE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</w:rPr>
              <w:t>Ul. Elektryczna 13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37869ADD" w:rsidR="00381365" w:rsidRPr="00B67D39" w:rsidRDefault="00FD4B8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FD4B8D">
        <w:rPr>
          <w:rFonts w:cstheme="minorHAnsi"/>
          <w:b/>
          <w:szCs w:val="18"/>
        </w:rPr>
        <w:t>WYKAZ POTENCJAŁU TECHNICZNEGO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54B76F98" w:rsidR="00381365" w:rsidRPr="00FD4B8D" w:rsidRDefault="00FD4B8D" w:rsidP="006F0C13">
      <w:pPr>
        <w:spacing w:after="120"/>
        <w:jc w:val="both"/>
        <w:rPr>
          <w:rFonts w:cstheme="minorHAnsi"/>
          <w:lang w:eastAsia="pl-PL"/>
        </w:rPr>
      </w:pPr>
      <w:r w:rsidRPr="00FD4B8D">
        <w:rPr>
          <w:rFonts w:cstheme="minorHAnsi"/>
          <w:lang w:eastAsia="pl-PL"/>
        </w:rPr>
        <w:t xml:space="preserve">Składając Ofertę w postępowaniu zakupowym nr </w:t>
      </w:r>
      <w:r w:rsidR="00660393" w:rsidRPr="00660393">
        <w:rPr>
          <w:rFonts w:cstheme="minorHAnsi"/>
          <w:b/>
          <w:bCs/>
          <w:lang w:eastAsia="pl-PL"/>
        </w:rPr>
        <w:t>POST/DYS/OB/GZ/00567/2026</w:t>
      </w:r>
      <w:r w:rsidRPr="00FD4B8D">
        <w:rPr>
          <w:rFonts w:cstheme="minorHAnsi"/>
          <w:lang w:eastAsia="pl-PL"/>
        </w:rPr>
        <w:t xml:space="preserve"> prowadzonym w trybie przetargu nieograniczonego pn. </w:t>
      </w:r>
      <w:r w:rsidR="00660393">
        <w:rPr>
          <w:rFonts w:cstheme="minorHAnsi"/>
          <w:lang w:eastAsia="pl-PL"/>
        </w:rPr>
        <w:t>„</w:t>
      </w:r>
      <w:r w:rsidR="00660393" w:rsidRPr="00660393">
        <w:rPr>
          <w:rFonts w:cstheme="minorHAnsi"/>
          <w:b/>
          <w:bCs/>
          <w:lang w:eastAsia="pl-PL"/>
        </w:rPr>
        <w:t xml:space="preserve">Wyłonienie wykonawców na usuwanie awarii w sieci elektroenergetycznej SN i </w:t>
      </w:r>
      <w:proofErr w:type="spellStart"/>
      <w:r w:rsidR="00660393" w:rsidRPr="00660393">
        <w:rPr>
          <w:rFonts w:cstheme="minorHAnsi"/>
          <w:b/>
          <w:bCs/>
          <w:lang w:eastAsia="pl-PL"/>
        </w:rPr>
        <w:t>nN</w:t>
      </w:r>
      <w:proofErr w:type="spellEnd"/>
      <w:r w:rsidR="00660393" w:rsidRPr="00660393">
        <w:rPr>
          <w:rFonts w:cstheme="minorHAnsi"/>
          <w:b/>
          <w:bCs/>
          <w:lang w:eastAsia="pl-PL"/>
        </w:rPr>
        <w:t xml:space="preserve"> – 6 niezależnych części, na terenie Rejonów Energetycznych: Część 1. RE1 - Białystok Miasto, Część 2. RE2 – Łomża, Część 3. RE3 – Bielsk Podlaski, Część 4. RE4 – Ełk, Część 5. RE5 – Suwałki, Część 6. RE6 – Białystok Teren</w:t>
      </w:r>
      <w:r w:rsidR="00660393">
        <w:rPr>
          <w:rFonts w:cstheme="minorHAnsi"/>
          <w:b/>
          <w:bCs/>
          <w:lang w:eastAsia="pl-PL"/>
        </w:rPr>
        <w:t>”</w:t>
      </w:r>
      <w:r w:rsidRPr="00FD4B8D">
        <w:rPr>
          <w:rFonts w:cstheme="minorHAnsi"/>
        </w:rPr>
        <w:t xml:space="preserve">, </w:t>
      </w:r>
      <w:r w:rsidRPr="00FD4B8D">
        <w:rPr>
          <w:rFonts w:cstheme="minorHAnsi"/>
          <w:b/>
          <w:lang w:eastAsia="pl-PL"/>
        </w:rPr>
        <w:t>oświadczamy</w:t>
      </w:r>
      <w:r w:rsidRPr="00FD4B8D">
        <w:rPr>
          <w:rFonts w:cstheme="minorHAnsi"/>
          <w:lang w:eastAsia="pl-PL"/>
        </w:rPr>
        <w:t xml:space="preserve">, </w:t>
      </w:r>
      <w:r w:rsidRPr="00FD4B8D">
        <w:rPr>
          <w:rFonts w:cstheme="minorHAnsi"/>
          <w:bCs/>
          <w:lang w:eastAsia="pl-PL"/>
        </w:rPr>
        <w:t>że</w:t>
      </w:r>
      <w:r w:rsidRPr="00FD4B8D">
        <w:rPr>
          <w:rFonts w:cstheme="minorHAnsi"/>
          <w:lang w:eastAsia="pl-PL"/>
        </w:rPr>
        <w:t xml:space="preserve"> dysponujemy specjalistycznym sprzętem do realizacji czynności objętych przedmiotem zamówienia, jak niżej:</w:t>
      </w:r>
    </w:p>
    <w:p w14:paraId="1AAB7624" w14:textId="4A636BF6" w:rsidR="00FD4B8D" w:rsidRPr="00FD4B8D" w:rsidRDefault="00FD4B8D" w:rsidP="006F0C13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4368"/>
        <w:gridCol w:w="2073"/>
        <w:gridCol w:w="2858"/>
      </w:tblGrid>
      <w:tr w:rsidR="00FD4B8D" w:rsidRPr="00FD4B8D" w14:paraId="760E8ACB" w14:textId="77777777" w:rsidTr="006F0C13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67DE1FD" w14:textId="77777777" w:rsidR="00FD4B8D" w:rsidRPr="006F0C13" w:rsidRDefault="00FD4B8D" w:rsidP="006F0C13">
            <w:pPr>
              <w:pStyle w:val="opis"/>
              <w:tabs>
                <w:tab w:val="left" w:pos="415"/>
              </w:tabs>
              <w:spacing w:line="24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</w:rPr>
            </w:pPr>
            <w:r w:rsidRPr="006F0C13">
              <w:rPr>
                <w:rFonts w:asciiTheme="minorHAnsi" w:hAnsiTheme="minorHAnsi" w:cstheme="minorHAnsi"/>
                <w:sz w:val="18"/>
              </w:rPr>
              <w:t>Lp.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C14BC36" w14:textId="02A93228" w:rsidR="00FD4B8D" w:rsidRPr="006F0C13" w:rsidRDefault="00FD4B8D" w:rsidP="00660393">
            <w:pPr>
              <w:pStyle w:val="opis"/>
              <w:spacing w:line="240" w:lineRule="auto"/>
              <w:ind w:left="-51" w:right="85"/>
              <w:jc w:val="center"/>
              <w:rPr>
                <w:rFonts w:asciiTheme="minorHAnsi" w:hAnsiTheme="minorHAnsi" w:cstheme="minorHAnsi"/>
                <w:sz w:val="18"/>
              </w:rPr>
            </w:pPr>
            <w:r w:rsidRPr="006F0C13">
              <w:rPr>
                <w:rFonts w:asciiTheme="minorHAnsi" w:hAnsiTheme="minorHAnsi" w:cstheme="minorHAnsi"/>
                <w:sz w:val="18"/>
              </w:rPr>
              <w:t>Wykaz</w:t>
            </w:r>
            <w:r w:rsidRPr="006F0C13">
              <w:rPr>
                <w:rFonts w:asciiTheme="minorHAnsi" w:hAnsiTheme="minorHAnsi" w:cstheme="minorHAnsi"/>
                <w:bCs/>
                <w:sz w:val="18"/>
              </w:rPr>
              <w:t xml:space="preserve"> sprzętu </w:t>
            </w:r>
            <w:r w:rsidR="00660393">
              <w:rPr>
                <w:rFonts w:asciiTheme="minorHAnsi" w:hAnsiTheme="minorHAnsi" w:cstheme="minorHAnsi"/>
                <w:bCs/>
                <w:sz w:val="18"/>
              </w:rPr>
              <w:t xml:space="preserve">dostępnego </w:t>
            </w:r>
            <w:r w:rsidRPr="006F0C13">
              <w:rPr>
                <w:rFonts w:asciiTheme="minorHAnsi" w:hAnsiTheme="minorHAnsi" w:cstheme="minorHAnsi"/>
                <w:bCs/>
                <w:sz w:val="18"/>
              </w:rPr>
              <w:t>Wykonawcy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28515AB" w14:textId="77777777" w:rsidR="00FD4B8D" w:rsidRPr="006F0C13" w:rsidRDefault="00FD4B8D" w:rsidP="006F0C13">
            <w:pPr>
              <w:pStyle w:val="opis"/>
              <w:spacing w:line="24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</w:rPr>
            </w:pPr>
            <w:r w:rsidRPr="006F0C13">
              <w:rPr>
                <w:rFonts w:asciiTheme="minorHAnsi" w:hAnsiTheme="minorHAnsi" w:cstheme="minorHAnsi"/>
                <w:sz w:val="18"/>
              </w:rPr>
              <w:t>Ilość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AEBF92A" w14:textId="77777777" w:rsidR="001840D0" w:rsidRDefault="001840D0" w:rsidP="001840D0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Informacja o podstawie do dysponowania </w:t>
            </w:r>
          </w:p>
          <w:p w14:paraId="19C289EA" w14:textId="77777777" w:rsidR="001840D0" w:rsidRDefault="001840D0" w:rsidP="001840D0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wskazanym sprzętem </w:t>
            </w:r>
          </w:p>
          <w:p w14:paraId="269D27DA" w14:textId="5E05D6EF" w:rsidR="00FD4B8D" w:rsidRPr="001840D0" w:rsidRDefault="001840D0" w:rsidP="001840D0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(forma dysponowania np. własność, umowa leasingu, umowa użyczenia itp.) </w:t>
            </w:r>
          </w:p>
        </w:tc>
      </w:tr>
      <w:tr w:rsidR="00FD4B8D" w:rsidRPr="00FD4B8D" w14:paraId="561DF50A" w14:textId="77777777" w:rsidTr="006F0C13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7B38" w14:textId="77777777" w:rsidR="00FD4B8D" w:rsidRPr="00FD4B8D" w:rsidRDefault="00FD4B8D" w:rsidP="006F0C1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left"/>
              <w:rPr>
                <w:rFonts w:asciiTheme="minorHAnsi" w:hAnsiTheme="minorHAnsi" w:cstheme="minorHAnsi"/>
                <w:sz w:val="18"/>
              </w:rPr>
            </w:pPr>
            <w:r w:rsidRPr="00FD4B8D">
              <w:rPr>
                <w:rFonts w:asciiTheme="minorHAnsi" w:hAnsiTheme="minorHAnsi" w:cstheme="minorHAnsi"/>
                <w:sz w:val="18"/>
              </w:rPr>
              <w:t>1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D55B" w14:textId="5334D16C" w:rsidR="00FD4B8D" w:rsidRPr="00FD4B8D" w:rsidRDefault="00660393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</w:rPr>
            </w:pPr>
            <w:r w:rsidRPr="00660393">
              <w:rPr>
                <w:rFonts w:asciiTheme="minorHAnsi" w:hAnsiTheme="minorHAnsi" w:cstheme="minorHAnsi"/>
                <w:sz w:val="18"/>
              </w:rPr>
              <w:t>jednym podnośnikiem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DEDF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F08B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FD4B8D" w:rsidRPr="00FD4B8D" w14:paraId="2BC72346" w14:textId="77777777" w:rsidTr="006F0C13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53BA" w14:textId="77777777" w:rsidR="00FD4B8D" w:rsidRPr="00FD4B8D" w:rsidRDefault="00FD4B8D" w:rsidP="006F0C1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left"/>
              <w:rPr>
                <w:rFonts w:asciiTheme="minorHAnsi" w:hAnsiTheme="minorHAnsi" w:cstheme="minorHAnsi"/>
                <w:sz w:val="18"/>
              </w:rPr>
            </w:pPr>
            <w:r w:rsidRPr="00FD4B8D">
              <w:rPr>
                <w:rFonts w:asciiTheme="minorHAnsi" w:hAnsiTheme="minorHAnsi" w:cstheme="minorHAnsi"/>
                <w:sz w:val="18"/>
              </w:rPr>
              <w:t>2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F145" w14:textId="15E01B0D" w:rsidR="00FD4B8D" w:rsidRPr="00FD4B8D" w:rsidRDefault="00660393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</w:rPr>
            </w:pPr>
            <w:r w:rsidRPr="00660393">
              <w:rPr>
                <w:rFonts w:asciiTheme="minorHAnsi" w:hAnsiTheme="minorHAnsi" w:cstheme="minorHAnsi"/>
                <w:sz w:val="18"/>
              </w:rPr>
              <w:t>samochodem ciężarowym przystosowanym do dłużycy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B0B9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55B7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FD4B8D" w:rsidRPr="00FD4B8D" w14:paraId="6BC576F8" w14:textId="77777777" w:rsidTr="006F0C13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10D73" w14:textId="1C410F09" w:rsidR="00FD4B8D" w:rsidRPr="00FD4B8D" w:rsidRDefault="00660393" w:rsidP="006F0C1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left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3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A029" w14:textId="45738BD6" w:rsidR="00FD4B8D" w:rsidRPr="00FD4B8D" w:rsidRDefault="00947869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</w:rPr>
            </w:pPr>
            <w:r w:rsidRPr="00947869">
              <w:rPr>
                <w:rFonts w:asciiTheme="minorHAnsi" w:hAnsiTheme="minorHAnsi" w:cstheme="minorHAnsi"/>
                <w:sz w:val="18"/>
              </w:rPr>
              <w:t>dłużycą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2540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F8B7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FD4B8D" w:rsidRPr="00FD4B8D" w14:paraId="10CCCB6B" w14:textId="77777777" w:rsidTr="006F0C13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F6EA" w14:textId="06EA8691" w:rsidR="00FD4B8D" w:rsidRPr="00FD4B8D" w:rsidRDefault="00660393" w:rsidP="006F0C1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left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4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3B5C" w14:textId="5E2F13DD" w:rsidR="00FD4B8D" w:rsidRPr="00FD4B8D" w:rsidRDefault="00947869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</w:rPr>
            </w:pPr>
            <w:r w:rsidRPr="00947869">
              <w:rPr>
                <w:rFonts w:asciiTheme="minorHAnsi" w:hAnsiTheme="minorHAnsi" w:cstheme="minorHAnsi"/>
                <w:sz w:val="18"/>
              </w:rPr>
              <w:t>dźwigiem lub samochodem HDS z napędem na 2 osie, na podwoziu terenowym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15C8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7FF0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FD4B8D" w:rsidRPr="00FD4B8D" w14:paraId="498F5C32" w14:textId="77777777" w:rsidTr="006F0C13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8850" w14:textId="171C74C9" w:rsidR="00FD4B8D" w:rsidRPr="00FD4B8D" w:rsidRDefault="00660393" w:rsidP="006F0C1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left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5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20A2" w14:textId="5AEE8E11" w:rsidR="00FD4B8D" w:rsidRPr="00FD4B8D" w:rsidRDefault="00947869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947869">
              <w:rPr>
                <w:rFonts w:asciiTheme="minorHAnsi" w:hAnsiTheme="minorHAnsi" w:cstheme="minorHAnsi"/>
                <w:sz w:val="18"/>
              </w:rPr>
              <w:t>świdroustawiaczem</w:t>
            </w:r>
            <w:proofErr w:type="spellEnd"/>
            <w:r w:rsidRPr="00947869">
              <w:rPr>
                <w:rFonts w:asciiTheme="minorHAnsi" w:hAnsiTheme="minorHAnsi" w:cstheme="minorHAnsi"/>
                <w:sz w:val="18"/>
              </w:rPr>
              <w:t xml:space="preserve"> lub koparką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A9D6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5F6A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</w:tbl>
    <w:p w14:paraId="250CEC1D" w14:textId="77777777" w:rsidR="00FD4B8D" w:rsidRDefault="00FD4B8D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5E43C9F1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</w:t>
      </w:r>
      <w:r w:rsidR="006F0C13">
        <w:rPr>
          <w:rFonts w:cstheme="minorHAnsi"/>
          <w:sz w:val="16"/>
          <w:szCs w:val="16"/>
        </w:rPr>
        <w:t>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bookmarkEnd w:id="0"/>
    <w:bookmarkEnd w:id="1"/>
    <w:bookmarkEnd w:id="2"/>
    <w:bookmarkEnd w:id="3"/>
    <w:bookmarkEnd w:id="4"/>
    <w:bookmarkEnd w:id="5"/>
    <w:p w14:paraId="52B295E2" w14:textId="0307953D" w:rsidR="00535E9B" w:rsidRPr="00A62B4C" w:rsidRDefault="00535E9B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B81CF" w14:textId="77777777" w:rsidR="007F2AC7" w:rsidRDefault="007F2AC7" w:rsidP="00582CE9">
      <w:pPr>
        <w:spacing w:after="0"/>
      </w:pPr>
      <w:r>
        <w:separator/>
      </w:r>
    </w:p>
  </w:endnote>
  <w:endnote w:type="continuationSeparator" w:id="0">
    <w:p w14:paraId="07A8D653" w14:textId="77777777" w:rsidR="007F2AC7" w:rsidRDefault="007F2A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11CB62A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C1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9B0C2" w14:textId="77777777" w:rsidR="007F2AC7" w:rsidRDefault="007F2AC7" w:rsidP="00582CE9">
      <w:pPr>
        <w:spacing w:after="0"/>
      </w:pPr>
      <w:r>
        <w:separator/>
      </w:r>
    </w:p>
  </w:footnote>
  <w:footnote w:type="continuationSeparator" w:id="0">
    <w:p w14:paraId="5502967E" w14:textId="77777777" w:rsidR="007F2AC7" w:rsidRDefault="007F2A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B2614" w14:textId="77777777" w:rsidR="00660393" w:rsidRDefault="00660393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4964CF9" w14:textId="77777777" w:rsidR="00660393" w:rsidRPr="00660393" w:rsidRDefault="00660393" w:rsidP="0066039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60393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513E624" w14:textId="77777777" w:rsidR="00660393" w:rsidRPr="00660393" w:rsidRDefault="00660393" w:rsidP="0066039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60393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Wyłonienie wykonawców na usuwanie awarii w sieci elektroenergetycznej SN i </w:t>
          </w:r>
          <w:proofErr w:type="spellStart"/>
          <w:r w:rsidRPr="00660393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660393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– 6 niezależnych części, na terenie Rejonów Energetycznych: Część 1. RE1 - Białystok Miasto, Część 2. RE2 – Łomża, Część 3. RE3 – Bielsk Podlaski, Część 4. RE4 – Ełk, Część 5. RE5 – Suwałki, Część 6. RE6 – Białystok Teren</w:t>
          </w:r>
        </w:p>
        <w:p w14:paraId="5205B493" w14:textId="2770CC52" w:rsidR="00347E8D" w:rsidRPr="006B2C28" w:rsidRDefault="00660393" w:rsidP="0066039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60393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POST/DYS/OB/GZ/00567/2026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5A3E351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3696851">
    <w:abstractNumId w:val="17"/>
  </w:num>
  <w:num w:numId="2" w16cid:durableId="355277776">
    <w:abstractNumId w:val="7"/>
  </w:num>
  <w:num w:numId="3" w16cid:durableId="1887638943">
    <w:abstractNumId w:val="12"/>
  </w:num>
  <w:num w:numId="4" w16cid:durableId="21324220">
    <w:abstractNumId w:val="19"/>
  </w:num>
  <w:num w:numId="5" w16cid:durableId="1469469133">
    <w:abstractNumId w:val="17"/>
  </w:num>
  <w:num w:numId="6" w16cid:durableId="1608464289">
    <w:abstractNumId w:val="17"/>
  </w:num>
  <w:num w:numId="7" w16cid:durableId="58134154">
    <w:abstractNumId w:val="3"/>
  </w:num>
  <w:num w:numId="8" w16cid:durableId="1802192581">
    <w:abstractNumId w:val="26"/>
  </w:num>
  <w:num w:numId="9" w16cid:durableId="1668551773">
    <w:abstractNumId w:val="16"/>
  </w:num>
  <w:num w:numId="10" w16cid:durableId="181936174">
    <w:abstractNumId w:val="4"/>
  </w:num>
  <w:num w:numId="11" w16cid:durableId="1703823290">
    <w:abstractNumId w:val="13"/>
  </w:num>
  <w:num w:numId="12" w16cid:durableId="1608073321">
    <w:abstractNumId w:val="11"/>
  </w:num>
  <w:num w:numId="13" w16cid:durableId="1153446735">
    <w:abstractNumId w:val="25"/>
  </w:num>
  <w:num w:numId="14" w16cid:durableId="1794320486">
    <w:abstractNumId w:val="21"/>
  </w:num>
  <w:num w:numId="15" w16cid:durableId="1528980840">
    <w:abstractNumId w:val="15"/>
  </w:num>
  <w:num w:numId="16" w16cid:durableId="409929018">
    <w:abstractNumId w:val="9"/>
  </w:num>
  <w:num w:numId="17" w16cid:durableId="847790256">
    <w:abstractNumId w:val="5"/>
  </w:num>
  <w:num w:numId="18" w16cid:durableId="10873886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75194226">
    <w:abstractNumId w:val="0"/>
  </w:num>
  <w:num w:numId="20" w16cid:durableId="488332535">
    <w:abstractNumId w:val="27"/>
  </w:num>
  <w:num w:numId="21" w16cid:durableId="1358458449">
    <w:abstractNumId w:val="1"/>
  </w:num>
  <w:num w:numId="22" w16cid:durableId="294676719">
    <w:abstractNumId w:val="14"/>
  </w:num>
  <w:num w:numId="23" w16cid:durableId="1101681573">
    <w:abstractNumId w:val="10"/>
  </w:num>
  <w:num w:numId="24" w16cid:durableId="1727488231">
    <w:abstractNumId w:val="20"/>
  </w:num>
  <w:num w:numId="25" w16cid:durableId="682166487">
    <w:abstractNumId w:val="24"/>
  </w:num>
  <w:num w:numId="26" w16cid:durableId="405035389">
    <w:abstractNumId w:val="2"/>
  </w:num>
  <w:num w:numId="27" w16cid:durableId="550502979">
    <w:abstractNumId w:val="23"/>
  </w:num>
  <w:num w:numId="28" w16cid:durableId="845676689">
    <w:abstractNumId w:val="22"/>
  </w:num>
  <w:num w:numId="29" w16cid:durableId="169741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6159319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29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40D0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26808"/>
    <w:rsid w:val="0065322E"/>
    <w:rsid w:val="00655DA8"/>
    <w:rsid w:val="00660237"/>
    <w:rsid w:val="00660393"/>
    <w:rsid w:val="00670CE4"/>
    <w:rsid w:val="0067116D"/>
    <w:rsid w:val="0067572D"/>
    <w:rsid w:val="006775EE"/>
    <w:rsid w:val="00680F7C"/>
    <w:rsid w:val="006823E4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0C13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2AC7"/>
    <w:rsid w:val="00812E3F"/>
    <w:rsid w:val="008130D5"/>
    <w:rsid w:val="0081735D"/>
    <w:rsid w:val="008217CE"/>
    <w:rsid w:val="00823034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5BE9"/>
    <w:rsid w:val="00936AC2"/>
    <w:rsid w:val="00944154"/>
    <w:rsid w:val="00944BEA"/>
    <w:rsid w:val="00947869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53C3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76BF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1840D0"/>
    <w:pPr>
      <w:autoSpaceDE w:val="0"/>
      <w:autoSpaceDN w:val="0"/>
      <w:adjustRightInd w:val="0"/>
      <w:spacing w:after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463D6B-6DB6-4905-B4AD-6E64CE773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E7A272-BD54-4775-BB0D-1B901B0834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75</TotalTime>
  <Pages>1</Pages>
  <Words>200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14</cp:revision>
  <cp:lastPrinted>2024-07-15T11:21:00Z</cp:lastPrinted>
  <dcterms:created xsi:type="dcterms:W3CDTF">2025-01-15T13:15:00Z</dcterms:created>
  <dcterms:modified xsi:type="dcterms:W3CDTF">2026-03-02T11:19:00Z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